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8812D" w14:textId="6B4A6199" w:rsidR="00254517" w:rsidRPr="004560F5" w:rsidRDefault="00254517" w:rsidP="0025451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</w:t>
      </w:r>
      <w:r w:rsidR="009630FD">
        <w:rPr>
          <w:rFonts w:ascii="Arial" w:hAnsi="Arial" w:cs="Arial"/>
          <w:b/>
          <w:sz w:val="24"/>
          <w:lang w:val="en-US"/>
        </w:rPr>
        <w:t>100</w:t>
      </w:r>
      <w:r w:rsidR="00EF7E34">
        <w:rPr>
          <w:rFonts w:ascii="Arial" w:hAnsi="Arial" w:cs="Arial"/>
          <w:b/>
          <w:sz w:val="24"/>
          <w:lang w:val="en-US"/>
        </w:rPr>
        <w:t>-E</w:t>
      </w:r>
      <w:bookmarkStart w:id="0" w:name="_GoBack"/>
      <w:bookmarkEnd w:id="0"/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143F70" w:rsidRPr="00143F70">
        <w:rPr>
          <w:rFonts w:ascii="Arial" w:hAnsi="Arial" w:cs="Arial"/>
          <w:b/>
          <w:sz w:val="24"/>
          <w:lang w:val="en-US"/>
        </w:rPr>
        <w:t>R1-200</w:t>
      </w:r>
      <w:r w:rsidR="00EF7E34">
        <w:rPr>
          <w:rFonts w:ascii="Arial" w:hAnsi="Arial" w:cs="Arial"/>
          <w:b/>
          <w:sz w:val="24"/>
          <w:lang w:val="en-US"/>
        </w:rPr>
        <w:t>0</w:t>
      </w:r>
      <w:r w:rsidR="00143F70" w:rsidRPr="00143F70">
        <w:rPr>
          <w:rFonts w:ascii="Arial" w:hAnsi="Arial" w:cs="Arial"/>
          <w:b/>
          <w:sz w:val="24"/>
          <w:lang w:val="en-US"/>
        </w:rPr>
        <w:t>740</w:t>
      </w:r>
    </w:p>
    <w:p w14:paraId="74117471" w14:textId="77777777" w:rsidR="00265C17" w:rsidRDefault="00265C17" w:rsidP="00265C17">
      <w:pPr>
        <w:rPr>
          <w:rFonts w:ascii="Arial" w:hAnsi="Arial" w:cs="Arial"/>
          <w:b/>
          <w:bCs/>
          <w:sz w:val="28"/>
          <w:szCs w:val="28"/>
          <w:lang w:val="en-US"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e-Meeting, February 24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 – March 6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, 2020</w:t>
      </w:r>
    </w:p>
    <w:p w14:paraId="0203B661" w14:textId="77777777" w:rsidR="002D08B9" w:rsidRPr="007426BF" w:rsidRDefault="002D08B9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63EC8DC6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429D4">
        <w:rPr>
          <w:rFonts w:ascii="Arial" w:eastAsia="Malgun Gothic" w:hAnsi="Arial" w:cs="Arial"/>
          <w:b/>
          <w:sz w:val="24"/>
          <w:lang w:val="en-US" w:eastAsia="ko-KR"/>
        </w:rPr>
        <w:t xml:space="preserve">Corrections to </w:t>
      </w:r>
      <w:r w:rsidR="00143F70">
        <w:rPr>
          <w:rFonts w:ascii="Arial" w:eastAsia="Malgun Gothic" w:hAnsi="Arial" w:cs="Arial"/>
          <w:b/>
          <w:sz w:val="24"/>
          <w:lang w:val="en-US" w:eastAsia="ko-KR"/>
        </w:rPr>
        <w:t>multi-beam operation</w:t>
      </w:r>
    </w:p>
    <w:p w14:paraId="442797E2" w14:textId="599042DE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6B4900">
        <w:rPr>
          <w:rFonts w:ascii="Arial" w:hAnsi="Arial" w:cs="Arial"/>
          <w:b/>
          <w:sz w:val="24"/>
          <w:lang w:val="en-US"/>
        </w:rPr>
        <w:t>6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2</w:t>
      </w:r>
      <w:r w:rsidR="000F61A6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3</w:t>
      </w:r>
      <w:r w:rsidR="00155CB4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1.1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13E171FD" w:rsidR="00155CB4" w:rsidRPr="008B2417" w:rsidRDefault="00155CB4" w:rsidP="006B4900">
      <w:pPr>
        <w:spacing w:before="12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</w:t>
      </w:r>
      <w:r w:rsidR="009F5457">
        <w:rPr>
          <w:sz w:val="22"/>
          <w:szCs w:val="22"/>
          <w:lang w:eastAsia="zh-CN"/>
        </w:rPr>
        <w:t>discuss</w:t>
      </w:r>
      <w:r w:rsidRPr="008B2417">
        <w:rPr>
          <w:sz w:val="22"/>
          <w:szCs w:val="22"/>
          <w:lang w:eastAsia="zh-CN"/>
        </w:rPr>
        <w:t xml:space="preserve"> </w:t>
      </w:r>
      <w:r w:rsidR="006B4900">
        <w:rPr>
          <w:sz w:val="22"/>
          <w:szCs w:val="22"/>
          <w:lang w:eastAsia="zh-CN"/>
        </w:rPr>
        <w:t xml:space="preserve">corrections to </w:t>
      </w:r>
      <w:r w:rsidR="00143F70">
        <w:rPr>
          <w:sz w:val="22"/>
          <w:szCs w:val="22"/>
          <w:lang w:eastAsia="zh-CN"/>
        </w:rPr>
        <w:t>multi-beam operation</w:t>
      </w:r>
      <w:r w:rsidR="006B4900">
        <w:rPr>
          <w:sz w:val="22"/>
          <w:szCs w:val="22"/>
          <w:lang w:eastAsia="zh-CN"/>
        </w:rPr>
        <w:t xml:space="preserve"> that has been introduced in Rel-16 as part of MIMO enhancement WID [1].</w:t>
      </w:r>
    </w:p>
    <w:p w14:paraId="58F80269" w14:textId="2818F34E" w:rsid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</w:p>
    <w:p w14:paraId="1BE3625F" w14:textId="3F4D321D" w:rsidR="00155CB4" w:rsidRPr="00155CB4" w:rsidRDefault="004C1987" w:rsidP="00155CB4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lang w:val="en-US"/>
        </w:rPr>
        <w:t xml:space="preserve">Number of CMRs for </w:t>
      </w:r>
      <w:r w:rsidR="00143F70">
        <w:rPr>
          <w:lang w:val="en-US"/>
        </w:rPr>
        <w:t>L1-SINR</w:t>
      </w:r>
    </w:p>
    <w:p w14:paraId="2CAD9F02" w14:textId="39752517" w:rsidR="009F5457" w:rsidRDefault="009F5457" w:rsidP="0091192E">
      <w:pPr>
        <w:spacing w:after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According to TS 36.21</w:t>
      </w:r>
      <w:r w:rsidR="00143F70">
        <w:rPr>
          <w:sz w:val="22"/>
          <w:szCs w:val="22"/>
        </w:rPr>
        <w:t xml:space="preserve">4, the interference measurements on NZP CSI-RS are used for CSI and L1-SINR reporting. However, the conditions of NZP CSI-RS configurations are different. More specifically </w:t>
      </w:r>
      <w:r w:rsidR="00116F5E">
        <w:rPr>
          <w:sz w:val="22"/>
          <w:szCs w:val="22"/>
        </w:rPr>
        <w:t>when NZP CSI-RS is used for CSI, U</w:t>
      </w:r>
      <w:r w:rsidR="00116F5E" w:rsidRPr="00116F5E">
        <w:rPr>
          <w:sz w:val="22"/>
          <w:szCs w:val="22"/>
        </w:rPr>
        <w:t>E does not expect to be configured with more than one NZP CSI-RS resource in the associated resource set within the resource setting for channel measurement</w:t>
      </w:r>
      <w:r w:rsidR="00116F5E">
        <w:rPr>
          <w:sz w:val="22"/>
          <w:szCs w:val="22"/>
        </w:rPr>
        <w:t xml:space="preserve">. In contrast, according to </w:t>
      </w:r>
      <w:r w:rsidR="004C1987">
        <w:rPr>
          <w:sz w:val="22"/>
          <w:szCs w:val="22"/>
        </w:rPr>
        <w:t xml:space="preserve">Rel-16 </w:t>
      </w:r>
      <w:r w:rsidR="00116F5E">
        <w:rPr>
          <w:sz w:val="22"/>
          <w:szCs w:val="22"/>
        </w:rPr>
        <w:t>agreement for L1-SINR</w:t>
      </w:r>
      <w:r w:rsidR="004C1987">
        <w:rPr>
          <w:sz w:val="22"/>
          <w:szCs w:val="22"/>
        </w:rPr>
        <w:t>,</w:t>
      </w:r>
      <w:r w:rsidR="00116F5E">
        <w:rPr>
          <w:sz w:val="22"/>
          <w:szCs w:val="22"/>
        </w:rPr>
        <w:t xml:space="preserve"> more than one NZP CSI-RS resource can be used for channel measurements</w:t>
      </w:r>
      <w:r w:rsidR="004C1987">
        <w:rPr>
          <w:sz w:val="22"/>
          <w:szCs w:val="22"/>
        </w:rPr>
        <w:t xml:space="preserve"> when NZP CSI-RS is configured as interference measurement resource</w:t>
      </w:r>
      <w:r w:rsidR="00116F5E"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16F5E" w14:paraId="38E8A2D1" w14:textId="77777777" w:rsidTr="00116F5E">
        <w:tc>
          <w:tcPr>
            <w:tcW w:w="10160" w:type="dxa"/>
          </w:tcPr>
          <w:p w14:paraId="0AFC19DC" w14:textId="77777777" w:rsidR="00116F5E" w:rsidRDefault="00116F5E" w:rsidP="00116F5E">
            <w:pPr>
              <w:spacing w:before="0" w:after="0" w:line="240" w:lineRule="auto"/>
              <w:rPr>
                <w:b/>
                <w:bCs/>
                <w:lang w:val="en-US"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478BF0E" w14:textId="77777777" w:rsidR="00116F5E" w:rsidRDefault="00116F5E" w:rsidP="00116F5E">
            <w:pPr>
              <w:spacing w:before="0"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For NZP-IMR based interference measurement, option 1a is supported</w:t>
            </w:r>
          </w:p>
          <w:p w14:paraId="27461D0E" w14:textId="77777777" w:rsidR="00116F5E" w:rsidRDefault="00116F5E" w:rsidP="00116F5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In a </w:t>
            </w:r>
            <w:r>
              <w:rPr>
                <w:rStyle w:val="Emphasis"/>
                <w:color w:val="000000"/>
              </w:rPr>
              <w:t>CSI-reportConfig</w:t>
            </w:r>
            <w:r>
              <w:rPr>
                <w:color w:val="000000"/>
              </w:rPr>
              <w:t xml:space="preserve">, gNB configures a list of </w:t>
            </w:r>
            <w:proofErr w:type="gramStart"/>
            <w:r>
              <w:rPr>
                <w:color w:val="000000"/>
              </w:rPr>
              <w:t>N</w:t>
            </w:r>
            <w:proofErr w:type="gramEnd"/>
            <w:r>
              <w:rPr>
                <w:color w:val="000000"/>
              </w:rPr>
              <w:t xml:space="preserve"> CMR(s) and another list of N IMR(s), and they are 1:1 mapped</w:t>
            </w:r>
          </w:p>
          <w:p w14:paraId="47D578ED" w14:textId="77777777" w:rsidR="00116F5E" w:rsidRDefault="00116F5E" w:rsidP="00116F5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For each SINR, interference is measured based on each associated NZP-IMR only</w:t>
            </w:r>
          </w:p>
          <w:p w14:paraId="507BD008" w14:textId="72879C61" w:rsidR="00116F5E" w:rsidRDefault="00116F5E" w:rsidP="0091192E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</w:tr>
    </w:tbl>
    <w:p w14:paraId="50133E91" w14:textId="28455814" w:rsidR="00116F5E" w:rsidRPr="00116F5E" w:rsidRDefault="00116F5E" w:rsidP="00116F5E">
      <w:pPr>
        <w:spacing w:before="120" w:after="120"/>
        <w:ind w:firstLine="288"/>
        <w:jc w:val="both"/>
        <w:rPr>
          <w:sz w:val="22"/>
          <w:szCs w:val="22"/>
        </w:rPr>
      </w:pPr>
      <w:r w:rsidRPr="00116F5E">
        <w:rPr>
          <w:sz w:val="22"/>
          <w:szCs w:val="22"/>
        </w:rPr>
        <w:t>It is</w:t>
      </w:r>
      <w:r w:rsidR="004C1987">
        <w:rPr>
          <w:sz w:val="22"/>
          <w:szCs w:val="22"/>
        </w:rPr>
        <w:t>,</w:t>
      </w:r>
      <w:r w:rsidRPr="00116F5E">
        <w:rPr>
          <w:sz w:val="22"/>
          <w:szCs w:val="22"/>
        </w:rPr>
        <w:t xml:space="preserve"> therefore</w:t>
      </w:r>
      <w:r w:rsidR="004C1987">
        <w:rPr>
          <w:sz w:val="22"/>
          <w:szCs w:val="22"/>
        </w:rPr>
        <w:t>,</w:t>
      </w:r>
      <w:r w:rsidRPr="00116F5E">
        <w:rPr>
          <w:sz w:val="22"/>
          <w:szCs w:val="22"/>
        </w:rPr>
        <w:t xml:space="preserve"> necessarily </w:t>
      </w:r>
      <w:r>
        <w:rPr>
          <w:sz w:val="22"/>
          <w:szCs w:val="22"/>
        </w:rPr>
        <w:t>to limit the existing restriction to CSI measurements except for L1-SINR. In addition</w:t>
      </w:r>
      <w:r w:rsidR="004C1987">
        <w:rPr>
          <w:sz w:val="22"/>
          <w:szCs w:val="22"/>
        </w:rPr>
        <w:t>,</w:t>
      </w:r>
      <w:r>
        <w:rPr>
          <w:sz w:val="22"/>
          <w:szCs w:val="22"/>
        </w:rPr>
        <w:t xml:space="preserve"> the constraint </w:t>
      </w:r>
      <w:r w:rsidR="00863BCC">
        <w:rPr>
          <w:sz w:val="22"/>
          <w:szCs w:val="22"/>
        </w:rPr>
        <w:t>on</w:t>
      </w:r>
      <w:r>
        <w:rPr>
          <w:sz w:val="22"/>
          <w:szCs w:val="22"/>
        </w:rPr>
        <w:t xml:space="preserve"> the number of NZP CSI-RS ports </w:t>
      </w:r>
      <w:r w:rsidR="004C1987">
        <w:rPr>
          <w:sz w:val="22"/>
          <w:szCs w:val="22"/>
        </w:rPr>
        <w:t>across all NZP CSI-RS resource for interference measurements should be also</w:t>
      </w:r>
      <w:r>
        <w:rPr>
          <w:sz w:val="22"/>
          <w:szCs w:val="22"/>
        </w:rPr>
        <w:t xml:space="preserve"> revisited </w:t>
      </w:r>
      <w:r w:rsidR="004C1987">
        <w:rPr>
          <w:sz w:val="22"/>
          <w:szCs w:val="22"/>
        </w:rPr>
        <w:t>to allow large values</w:t>
      </w:r>
      <w:r>
        <w:rPr>
          <w:sz w:val="22"/>
          <w:szCs w:val="22"/>
        </w:rPr>
        <w:t>. The TP for TS 38.214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F5457" w14:paraId="418C5DF6" w14:textId="77777777" w:rsidTr="009F5457">
        <w:tc>
          <w:tcPr>
            <w:tcW w:w="10160" w:type="dxa"/>
          </w:tcPr>
          <w:p w14:paraId="5D2B4857" w14:textId="77777777" w:rsidR="00116F5E" w:rsidRPr="0048482F" w:rsidRDefault="00116F5E" w:rsidP="00116F5E">
            <w:pPr>
              <w:pStyle w:val="Heading5"/>
              <w:outlineLvl w:val="4"/>
              <w:rPr>
                <w:color w:val="000000"/>
                <w:lang w:eastAsia="zh-CN"/>
              </w:rPr>
            </w:pPr>
            <w:bookmarkStart w:id="1" w:name="_Toc11352113"/>
            <w:bookmarkStart w:id="2" w:name="_Toc20318003"/>
            <w:bookmarkStart w:id="3" w:name="_Toc27299901"/>
            <w:bookmarkStart w:id="4" w:name="_Toc29673168"/>
            <w:bookmarkStart w:id="5" w:name="_Toc29673309"/>
            <w:bookmarkStart w:id="6" w:name="_Toc29674302"/>
            <w:r w:rsidRPr="0048482F">
              <w:rPr>
                <w:color w:val="000000"/>
                <w:lang w:eastAsia="zh-CN"/>
              </w:rPr>
              <w:t>5.2.1.4.1</w:t>
            </w:r>
            <w:r w:rsidRPr="0048482F">
              <w:rPr>
                <w:color w:val="000000"/>
                <w:lang w:eastAsia="zh-CN"/>
              </w:rPr>
              <w:tab/>
              <w:t>Resource Setting configuration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182FF670" w14:textId="44F6B5F8" w:rsidR="009F5457" w:rsidRDefault="00116F5E" w:rsidP="009F5457">
            <w:pPr>
              <w:spacing w:after="0" w:line="240" w:lineRule="auto"/>
            </w:pPr>
            <w:r>
              <w:t>…</w:t>
            </w:r>
          </w:p>
          <w:p w14:paraId="1C29A71C" w14:textId="77777777" w:rsidR="009F5457" w:rsidRDefault="00116F5E" w:rsidP="00116F5E">
            <w:pPr>
              <w:pStyle w:val="B1"/>
              <w:spacing w:after="120" w:line="240" w:lineRule="auto"/>
              <w:ind w:left="72" w:firstLine="0"/>
              <w:rPr>
                <w:lang w:eastAsia="zh-CN"/>
              </w:rPr>
            </w:pPr>
            <w:r w:rsidRPr="00116F5E">
              <w:rPr>
                <w:color w:val="FF0000"/>
                <w:lang w:eastAsia="zh-CN"/>
              </w:rPr>
              <w:t>Except for L1-SINR,</w:t>
            </w:r>
            <w:r w:rsidRPr="00116F5E">
              <w:rPr>
                <w:strike/>
                <w:color w:val="FF0000"/>
                <w:lang w:eastAsia="zh-CN"/>
              </w:rPr>
              <w:t xml:space="preserve"> </w:t>
            </w:r>
            <w:proofErr w:type="gramStart"/>
            <w:r w:rsidRPr="00116F5E">
              <w:rPr>
                <w:strike/>
                <w:color w:val="FF0000"/>
                <w:lang w:eastAsia="zh-CN"/>
              </w:rPr>
              <w:t>If</w:t>
            </w:r>
            <w:proofErr w:type="gramEnd"/>
            <w:r w:rsidRPr="00116F5E">
              <w:rPr>
                <w:color w:val="FF0000"/>
                <w:lang w:eastAsia="zh-CN"/>
              </w:rPr>
              <w:t xml:space="preserve"> if </w:t>
            </w:r>
            <w:r w:rsidRPr="00D8255E">
              <w:rPr>
                <w:lang w:eastAsia="zh-CN"/>
              </w:rPr>
              <w:t>interference measurement is performed on NZP CSI-RS, a U</w:t>
            </w:r>
            <w:bookmarkStart w:id="7" w:name="_Hlk32582339"/>
            <w:r w:rsidRPr="00D8255E">
              <w:rPr>
                <w:lang w:eastAsia="zh-CN"/>
              </w:rPr>
              <w:t>E does not expect to be configured with more than one NZP CSI-RS resource in the associated resource set within the resource setting for channel measurement</w:t>
            </w:r>
            <w:bookmarkEnd w:id="7"/>
            <w:r w:rsidRPr="00D8255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683738" w:rsidRPr="00116F5E">
              <w:rPr>
                <w:color w:val="FF0000"/>
                <w:lang w:eastAsia="zh-CN"/>
              </w:rPr>
              <w:t>Except for L1-SINR</w:t>
            </w:r>
            <w:r w:rsidR="00683738">
              <w:rPr>
                <w:color w:val="FF0000"/>
                <w:lang w:eastAsia="zh-CN"/>
              </w:rPr>
              <w:t>,</w:t>
            </w:r>
            <w:r w:rsidR="00683738">
              <w:rPr>
                <w:lang w:eastAsia="zh-CN"/>
              </w:rPr>
              <w:t xml:space="preserve"> </w:t>
            </w:r>
            <w:r w:rsidRPr="00683738">
              <w:rPr>
                <w:strike/>
                <w:color w:val="FF0000"/>
                <w:lang w:eastAsia="zh-CN"/>
              </w:rPr>
              <w:t>The</w:t>
            </w:r>
            <w:r>
              <w:rPr>
                <w:lang w:eastAsia="zh-CN"/>
              </w:rPr>
              <w:t xml:space="preserve"> UE configured with</w:t>
            </w:r>
            <w:r w:rsidRPr="000C23BF">
              <w:rPr>
                <w:lang w:eastAsia="zh-CN"/>
              </w:rPr>
              <w:t xml:space="preserve"> the higher layer parameter </w:t>
            </w:r>
            <w:r w:rsidRPr="000C23BF">
              <w:rPr>
                <w:i/>
                <w:lang w:eastAsia="zh-CN"/>
              </w:rPr>
              <w:t>nzp-CSI-RS-ResourcesForInterference</w:t>
            </w:r>
            <w:r w:rsidRPr="000C23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expect no more than </w:t>
            </w:r>
            <w:r w:rsidRPr="000C23BF">
              <w:rPr>
                <w:lang w:eastAsia="zh-CN"/>
              </w:rPr>
              <w:t xml:space="preserve">18 NZP CSI-RS ports configured in </w:t>
            </w:r>
            <w:proofErr w:type="gramStart"/>
            <w:r w:rsidRPr="000C23BF">
              <w:rPr>
                <w:lang w:eastAsia="zh-CN"/>
              </w:rPr>
              <w:t>a</w:t>
            </w:r>
            <w:proofErr w:type="gramEnd"/>
            <w:r w:rsidRPr="000C23BF">
              <w:rPr>
                <w:lang w:eastAsia="zh-CN"/>
              </w:rPr>
              <w:t xml:space="preserve"> NZP CSI-RS resource set</w:t>
            </w:r>
            <w:r>
              <w:rPr>
                <w:lang w:eastAsia="zh-CN"/>
              </w:rPr>
              <w:t>.</w:t>
            </w:r>
          </w:p>
          <w:p w14:paraId="3C9880A7" w14:textId="351BB4A7" w:rsidR="00033076" w:rsidRPr="009F5457" w:rsidRDefault="00033076" w:rsidP="00116F5E">
            <w:pPr>
              <w:pStyle w:val="B1"/>
              <w:spacing w:after="120" w:line="240" w:lineRule="auto"/>
              <w:ind w:left="72" w:firstLine="0"/>
            </w:pPr>
            <w:r w:rsidRPr="00033076">
              <w:rPr>
                <w:color w:val="000000" w:themeColor="text1"/>
                <w:lang w:eastAsia="zh-CN"/>
              </w:rPr>
              <w:t>…</w:t>
            </w:r>
          </w:p>
        </w:tc>
      </w:tr>
    </w:tbl>
    <w:p w14:paraId="52C253B6" w14:textId="77777777" w:rsidR="004C1987" w:rsidRDefault="004C1987" w:rsidP="00683738">
      <w:pPr>
        <w:spacing w:after="120"/>
        <w:ind w:firstLine="288"/>
        <w:jc w:val="both"/>
        <w:rPr>
          <w:sz w:val="22"/>
          <w:szCs w:val="22"/>
        </w:rPr>
      </w:pPr>
    </w:p>
    <w:p w14:paraId="779D9481" w14:textId="3F6C4CB4" w:rsidR="00683738" w:rsidRPr="004C1987" w:rsidRDefault="00683738" w:rsidP="004C1987">
      <w:pPr>
        <w:pStyle w:val="Heading2"/>
        <w:numPr>
          <w:ilvl w:val="1"/>
          <w:numId w:val="5"/>
        </w:numPr>
        <w:ind w:left="360"/>
        <w:rPr>
          <w:lang w:val="en-US"/>
        </w:rPr>
      </w:pPr>
      <w:r w:rsidRPr="004C1987">
        <w:rPr>
          <w:lang w:val="en-US"/>
        </w:rPr>
        <w:t>Clarification for ERPE</w:t>
      </w:r>
      <w:r w:rsidR="004C1987">
        <w:rPr>
          <w:lang w:val="en-US"/>
        </w:rPr>
        <w:t xml:space="preserve"> for L1-SINR</w:t>
      </w:r>
    </w:p>
    <w:p w14:paraId="42073EB8" w14:textId="7C9B3988" w:rsidR="00683738" w:rsidRDefault="00683738" w:rsidP="00996FA3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TS 36.214, the interference measurements on NZP CSI-RS should be performed </w:t>
      </w:r>
      <w:proofErr w:type="gramStart"/>
      <w:r>
        <w:rPr>
          <w:sz w:val="22"/>
          <w:szCs w:val="22"/>
        </w:rPr>
        <w:t>taking into account</w:t>
      </w:r>
      <w:proofErr w:type="gramEnd"/>
      <w:r>
        <w:rPr>
          <w:sz w:val="22"/>
          <w:szCs w:val="22"/>
        </w:rPr>
        <w:t xml:space="preserve"> EPRE</w:t>
      </w:r>
      <w:r w:rsidR="00996FA3">
        <w:rPr>
          <w:sz w:val="22"/>
          <w:szCs w:val="22"/>
        </w:rPr>
        <w:t xml:space="preserve"> ratios defined in </w:t>
      </w:r>
      <w:r w:rsidR="004C1987" w:rsidRPr="004C1987">
        <w:rPr>
          <w:sz w:val="22"/>
          <w:szCs w:val="22"/>
        </w:rPr>
        <w:t xml:space="preserve">Section </w:t>
      </w:r>
      <w:r w:rsidR="00996FA3" w:rsidRPr="004C1987">
        <w:rPr>
          <w:sz w:val="22"/>
          <w:szCs w:val="22"/>
          <w:lang w:eastAsia="zh-CN"/>
        </w:rPr>
        <w:t>5.2.2.3.1</w:t>
      </w:r>
      <w:r w:rsidRPr="004C1987">
        <w:rPr>
          <w:sz w:val="22"/>
          <w:szCs w:val="22"/>
        </w:rPr>
        <w:t>. The</w:t>
      </w:r>
      <w:r>
        <w:rPr>
          <w:sz w:val="22"/>
          <w:szCs w:val="22"/>
        </w:rPr>
        <w:t xml:space="preserve"> </w:t>
      </w:r>
      <w:r w:rsidR="004C1987">
        <w:rPr>
          <w:sz w:val="22"/>
          <w:szCs w:val="22"/>
        </w:rPr>
        <w:t xml:space="preserve">corresponding </w:t>
      </w:r>
      <w:r w:rsidR="00996FA3">
        <w:rPr>
          <w:sz w:val="22"/>
          <w:szCs w:val="22"/>
        </w:rPr>
        <w:t xml:space="preserve">EPRE </w:t>
      </w:r>
      <w:r w:rsidR="004C1987">
        <w:rPr>
          <w:sz w:val="22"/>
          <w:szCs w:val="22"/>
        </w:rPr>
        <w:t>defines the ratio of CSI-RS ports to the power of</w:t>
      </w:r>
      <w:r w:rsidR="00996FA3">
        <w:rPr>
          <w:sz w:val="22"/>
          <w:szCs w:val="22"/>
        </w:rPr>
        <w:t xml:space="preserve"> PDSCH</w:t>
      </w:r>
      <w:r w:rsidR="004C1987">
        <w:rPr>
          <w:sz w:val="22"/>
          <w:szCs w:val="22"/>
        </w:rPr>
        <w:t xml:space="preserve">. Such power ratio </w:t>
      </w:r>
      <w:r w:rsidR="00996FA3">
        <w:rPr>
          <w:sz w:val="22"/>
          <w:szCs w:val="22"/>
        </w:rPr>
        <w:t>should</w:t>
      </w:r>
      <w:r w:rsidR="00EF7E34">
        <w:rPr>
          <w:sz w:val="22"/>
          <w:szCs w:val="22"/>
        </w:rPr>
        <w:t xml:space="preserve"> be only relevant to CQI and</w:t>
      </w:r>
      <w:r w:rsidR="00996FA3">
        <w:rPr>
          <w:sz w:val="22"/>
          <w:szCs w:val="22"/>
        </w:rPr>
        <w:t xml:space="preserve"> not be applicable L1-SINR</w:t>
      </w:r>
      <w:r w:rsidR="00863BCC">
        <w:rPr>
          <w:sz w:val="22"/>
          <w:szCs w:val="22"/>
        </w:rPr>
        <w:t xml:space="preserve">. More specifically, </w:t>
      </w:r>
      <w:r w:rsidR="00863BCC">
        <w:rPr>
          <w:sz w:val="22"/>
          <w:szCs w:val="22"/>
        </w:rPr>
        <w:lastRenderedPageBreak/>
        <w:t xml:space="preserve">according to </w:t>
      </w:r>
      <w:r w:rsidR="00996FA3">
        <w:rPr>
          <w:sz w:val="22"/>
          <w:szCs w:val="22"/>
        </w:rPr>
        <w:t xml:space="preserve">definition </w:t>
      </w:r>
      <w:r w:rsidR="004C1987">
        <w:rPr>
          <w:sz w:val="22"/>
          <w:szCs w:val="22"/>
        </w:rPr>
        <w:t xml:space="preserve">provided </w:t>
      </w:r>
      <w:r w:rsidR="00996FA3">
        <w:rPr>
          <w:sz w:val="22"/>
          <w:szCs w:val="22"/>
        </w:rPr>
        <w:t>in TS</w:t>
      </w:r>
      <w:r w:rsidR="004C1987">
        <w:rPr>
          <w:sz w:val="22"/>
          <w:szCs w:val="22"/>
        </w:rPr>
        <w:t> </w:t>
      </w:r>
      <w:r w:rsidR="00996FA3">
        <w:rPr>
          <w:sz w:val="22"/>
          <w:szCs w:val="22"/>
        </w:rPr>
        <w:t xml:space="preserve">38.215, the L1-SINR should be calculated as ratio of </w:t>
      </w:r>
      <w:r w:rsidR="00863BCC">
        <w:rPr>
          <w:sz w:val="22"/>
          <w:szCs w:val="22"/>
        </w:rPr>
        <w:t xml:space="preserve">the </w:t>
      </w:r>
      <w:r w:rsidR="00996FA3">
        <w:rPr>
          <w:sz w:val="22"/>
          <w:szCs w:val="22"/>
        </w:rPr>
        <w:t xml:space="preserve">total received power of the NZP CSI-RS </w:t>
      </w:r>
      <w:r w:rsidR="004C1987">
        <w:rPr>
          <w:sz w:val="22"/>
          <w:szCs w:val="22"/>
        </w:rPr>
        <w:t xml:space="preserve">resource </w:t>
      </w:r>
      <w:r w:rsidR="00996FA3">
        <w:rPr>
          <w:sz w:val="22"/>
          <w:szCs w:val="22"/>
        </w:rPr>
        <w:t>to the total received power of the interference.</w:t>
      </w:r>
      <w:r w:rsidR="00863BCC">
        <w:rPr>
          <w:sz w:val="22"/>
          <w:szCs w:val="22"/>
        </w:rPr>
        <w:t xml:space="preserve"> </w:t>
      </w:r>
      <w:r w:rsidR="00996FA3">
        <w:rPr>
          <w:sz w:val="22"/>
          <w:szCs w:val="22"/>
        </w:rPr>
        <w:t xml:space="preserve">The TP to TS 38.214 </w:t>
      </w:r>
      <w:r w:rsidR="004C1987">
        <w:rPr>
          <w:sz w:val="22"/>
          <w:szCs w:val="22"/>
        </w:rPr>
        <w:t xml:space="preserve">correcting this </w:t>
      </w:r>
      <w:r w:rsidR="00863BCC">
        <w:rPr>
          <w:sz w:val="22"/>
          <w:szCs w:val="22"/>
        </w:rPr>
        <w:t xml:space="preserve">assumption </w:t>
      </w:r>
      <w:r w:rsidR="00996FA3">
        <w:rPr>
          <w:sz w:val="22"/>
          <w:szCs w:val="22"/>
        </w:rPr>
        <w:t xml:space="preserve">is provided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96FA3" w14:paraId="7087AF43" w14:textId="77777777" w:rsidTr="00996FA3">
        <w:tc>
          <w:tcPr>
            <w:tcW w:w="10160" w:type="dxa"/>
          </w:tcPr>
          <w:p w14:paraId="388D7676" w14:textId="77777777" w:rsidR="00996FA3" w:rsidRPr="0048482F" w:rsidRDefault="00996FA3" w:rsidP="00996FA3">
            <w:pPr>
              <w:pStyle w:val="Heading5"/>
              <w:outlineLvl w:val="4"/>
              <w:rPr>
                <w:color w:val="000000"/>
                <w:lang w:eastAsia="zh-CN"/>
              </w:rPr>
            </w:pPr>
            <w:r w:rsidRPr="0048482F">
              <w:rPr>
                <w:color w:val="000000"/>
                <w:lang w:eastAsia="zh-CN"/>
              </w:rPr>
              <w:t>5.2.1.4.1</w:t>
            </w:r>
            <w:r w:rsidRPr="0048482F">
              <w:rPr>
                <w:color w:val="000000"/>
                <w:lang w:eastAsia="zh-CN"/>
              </w:rPr>
              <w:tab/>
              <w:t>Resource Setting configuration</w:t>
            </w:r>
          </w:p>
          <w:p w14:paraId="26066B81" w14:textId="77777777" w:rsidR="00996FA3" w:rsidRDefault="00996FA3" w:rsidP="00996FA3">
            <w:pPr>
              <w:spacing w:before="0" w:after="0" w:line="240" w:lineRule="auto"/>
            </w:pPr>
            <w:r>
              <w:t>…</w:t>
            </w:r>
          </w:p>
          <w:p w14:paraId="7CBC4094" w14:textId="77777777" w:rsidR="00996FA3" w:rsidRPr="0048482F" w:rsidRDefault="00996FA3" w:rsidP="00996FA3">
            <w:pPr>
              <w:spacing w:before="0" w:after="0"/>
              <w:rPr>
                <w:color w:val="000000"/>
                <w:lang w:eastAsia="zh-CN"/>
              </w:rPr>
            </w:pPr>
            <w:r w:rsidRPr="0048482F">
              <w:rPr>
                <w:color w:val="000000"/>
                <w:lang w:eastAsia="zh-CN"/>
              </w:rPr>
              <w:t xml:space="preserve">For CSI measurement(s), a UE assumes: </w:t>
            </w:r>
          </w:p>
          <w:p w14:paraId="5D0658FD" w14:textId="77777777" w:rsidR="00996FA3" w:rsidRPr="0048482F" w:rsidRDefault="00996FA3" w:rsidP="00996FA3">
            <w:pPr>
              <w:pStyle w:val="B1"/>
              <w:spacing w:before="0" w:after="0"/>
              <w:rPr>
                <w:lang w:eastAsia="zh-CN"/>
              </w:rPr>
            </w:pPr>
            <w:r w:rsidRPr="0048482F">
              <w:t>-</w:t>
            </w:r>
            <w:r w:rsidRPr="0048482F">
              <w:tab/>
            </w:r>
            <w:r w:rsidRPr="0048482F">
              <w:rPr>
                <w:lang w:eastAsia="zh-CN"/>
              </w:rPr>
              <w:t xml:space="preserve">each </w:t>
            </w:r>
            <w:r>
              <w:rPr>
                <w:lang w:eastAsia="zh-CN"/>
              </w:rPr>
              <w:t>NZP</w:t>
            </w:r>
            <w:r w:rsidRPr="0048482F">
              <w:rPr>
                <w:lang w:eastAsia="zh-CN"/>
              </w:rPr>
              <w:t xml:space="preserve"> CSI-RS port configured for interference measurement corresponds to an interference transmission layer.</w:t>
            </w:r>
          </w:p>
          <w:p w14:paraId="5790B90D" w14:textId="1255FA7E" w:rsidR="00996FA3" w:rsidRPr="0048482F" w:rsidRDefault="00996FA3" w:rsidP="00996FA3">
            <w:pPr>
              <w:pStyle w:val="B1"/>
              <w:spacing w:before="0" w:after="0"/>
              <w:rPr>
                <w:lang w:eastAsia="zh-CN"/>
              </w:rPr>
            </w:pPr>
            <w:r w:rsidRPr="0048482F">
              <w:t>-</w:t>
            </w:r>
            <w:r w:rsidRPr="0048482F">
              <w:tab/>
            </w:r>
            <w:r w:rsidRPr="0048482F">
              <w:rPr>
                <w:lang w:eastAsia="zh-CN"/>
              </w:rPr>
              <w:t xml:space="preserve">all interference transmission layers on </w:t>
            </w:r>
            <w:r>
              <w:rPr>
                <w:lang w:eastAsia="zh-CN"/>
              </w:rPr>
              <w:t>NZP</w:t>
            </w:r>
            <w:r w:rsidRPr="0048482F">
              <w:rPr>
                <w:lang w:eastAsia="zh-CN"/>
              </w:rPr>
              <w:t xml:space="preserve"> CSI-RS ports for interference measurement</w:t>
            </w:r>
            <w:r>
              <w:rPr>
                <w:color w:val="FF0000"/>
                <w:lang w:eastAsia="zh-CN"/>
              </w:rPr>
              <w:t>, except for L1-SINR,</w:t>
            </w:r>
            <w:r w:rsidRPr="0048482F">
              <w:rPr>
                <w:lang w:eastAsia="zh-CN"/>
              </w:rPr>
              <w:t xml:space="preserve"> </w:t>
            </w:r>
            <w:proofErr w:type="gramStart"/>
            <w:r w:rsidRPr="0048482F">
              <w:rPr>
                <w:lang w:eastAsia="zh-CN"/>
              </w:rPr>
              <w:t>tak</w:t>
            </w:r>
            <w:r>
              <w:rPr>
                <w:lang w:eastAsia="zh-CN"/>
              </w:rPr>
              <w:t>e</w:t>
            </w:r>
            <w:r w:rsidRPr="0048482F">
              <w:rPr>
                <w:lang w:eastAsia="zh-CN"/>
              </w:rPr>
              <w:t xml:space="preserve"> into account</w:t>
            </w:r>
            <w:proofErr w:type="gramEnd"/>
            <w:r w:rsidRPr="0048482F">
              <w:rPr>
                <w:lang w:eastAsia="zh-CN"/>
              </w:rPr>
              <w:t xml:space="preserve"> the associated EPRE ratios configured in </w:t>
            </w:r>
            <w:bookmarkStart w:id="8" w:name="_Hlk32583086"/>
            <w:r w:rsidRPr="0048482F">
              <w:rPr>
                <w:lang w:eastAsia="zh-CN"/>
              </w:rPr>
              <w:t>5.2.2.3.1</w:t>
            </w:r>
            <w:bookmarkEnd w:id="8"/>
            <w:r w:rsidRPr="0048482F">
              <w:rPr>
                <w:lang w:eastAsia="zh-CN"/>
              </w:rPr>
              <w:t xml:space="preserve">; </w:t>
            </w:r>
          </w:p>
          <w:p w14:paraId="22CB68FE" w14:textId="1105B455" w:rsidR="00996FA3" w:rsidRDefault="00996FA3" w:rsidP="00033076">
            <w:pPr>
              <w:spacing w:before="0" w:after="0" w:line="240" w:lineRule="auto"/>
              <w:rPr>
                <w:sz w:val="22"/>
                <w:szCs w:val="22"/>
              </w:rPr>
            </w:pPr>
            <w:r w:rsidRPr="00033076">
              <w:t>…</w:t>
            </w:r>
          </w:p>
        </w:tc>
      </w:tr>
    </w:tbl>
    <w:p w14:paraId="40E262BD" w14:textId="5C9745B8" w:rsidR="00996FA3" w:rsidRDefault="00996FA3" w:rsidP="00683738">
      <w:pPr>
        <w:ind w:firstLine="288"/>
        <w:jc w:val="both"/>
        <w:rPr>
          <w:sz w:val="22"/>
          <w:szCs w:val="22"/>
        </w:rPr>
      </w:pPr>
    </w:p>
    <w:p w14:paraId="4134F045" w14:textId="20F9246F" w:rsidR="00636414" w:rsidRPr="004C1987" w:rsidRDefault="00636414" w:rsidP="00636414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lang w:val="en-US"/>
        </w:rPr>
        <w:t>Frequency granularity of L1-SINR report</w:t>
      </w:r>
    </w:p>
    <w:p w14:paraId="325A8361" w14:textId="38CEBE6C" w:rsidR="00636414" w:rsidRPr="00636414" w:rsidRDefault="00636414" w:rsidP="00683738">
      <w:pPr>
        <w:ind w:firstLine="288"/>
        <w:jc w:val="both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Similar to</w:t>
      </w:r>
      <w:proofErr w:type="gramEnd"/>
      <w:r>
        <w:rPr>
          <w:sz w:val="22"/>
          <w:szCs w:val="22"/>
          <w:lang w:val="en-US"/>
        </w:rPr>
        <w:t xml:space="preserve"> L1-RSRP report, L1-SINR should be considered to have wideband granularity. This clarification is necessarily for proper CSI reporting. </w:t>
      </w:r>
      <w:r w:rsidR="00497F79">
        <w:rPr>
          <w:sz w:val="22"/>
          <w:szCs w:val="22"/>
        </w:rPr>
        <w:t>The TP to TS 38.214 with the corresponding clarification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36414" w14:paraId="057D2EC3" w14:textId="77777777" w:rsidTr="00636414">
        <w:tc>
          <w:tcPr>
            <w:tcW w:w="10160" w:type="dxa"/>
          </w:tcPr>
          <w:p w14:paraId="5782B530" w14:textId="77777777" w:rsidR="00636414" w:rsidRPr="0048482F" w:rsidRDefault="00636414" w:rsidP="00636414">
            <w:pPr>
              <w:pStyle w:val="Heading4"/>
              <w:outlineLvl w:val="3"/>
              <w:rPr>
                <w:color w:val="000000"/>
                <w:lang w:val="en-US"/>
              </w:rPr>
            </w:pPr>
            <w:bookmarkStart w:id="9" w:name="_Toc11352112"/>
            <w:bookmarkStart w:id="10" w:name="_Toc20318002"/>
            <w:bookmarkStart w:id="11" w:name="_Toc27299900"/>
            <w:bookmarkStart w:id="12" w:name="_Toc29673167"/>
            <w:bookmarkStart w:id="13" w:name="_Toc29673308"/>
            <w:bookmarkStart w:id="14" w:name="_Toc29674301"/>
            <w:r w:rsidRPr="0048482F">
              <w:rPr>
                <w:color w:val="000000"/>
                <w:lang w:val="en-US"/>
              </w:rPr>
              <w:t>5.2.1.4</w:t>
            </w:r>
            <w:r>
              <w:rPr>
                <w:color w:val="000000"/>
                <w:lang w:val="en-US"/>
              </w:rPr>
              <w:tab/>
            </w:r>
            <w:r w:rsidRPr="0048482F">
              <w:rPr>
                <w:color w:val="000000"/>
                <w:lang w:val="en-US"/>
              </w:rPr>
              <w:t>Reporting configurations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  <w:p w14:paraId="2E7790EF" w14:textId="10EF283B" w:rsidR="00636414" w:rsidRDefault="00636414" w:rsidP="00636414">
            <w:pPr>
              <w:spacing w:before="0" w:after="0"/>
              <w:rPr>
                <w:rFonts w:eastAsia="MS Mincho"/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 xml:space="preserve">A CSI Reporting Setting is said to have a wideband frequency-granularity if </w:t>
            </w:r>
          </w:p>
          <w:p w14:paraId="3BFFED1A" w14:textId="77777777" w:rsidR="00636414" w:rsidRDefault="00636414" w:rsidP="00636414">
            <w:pPr>
              <w:pStyle w:val="B1"/>
              <w:spacing w:before="0" w:after="0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'</w:t>
            </w:r>
            <w:r w:rsidRPr="004D3FF8">
              <w:rPr>
                <w:color w:val="000000"/>
              </w:rPr>
              <w:t>cri-RI-PMI-CQI</w:t>
            </w:r>
            <w:r>
              <w:rPr>
                <w:color w:val="000000"/>
              </w:rPr>
              <w:t>', or</w:t>
            </w:r>
            <w:r>
              <w:rPr>
                <w:lang w:eastAsia="zh-CN"/>
              </w:rPr>
              <w:t xml:space="preserve"> '</w:t>
            </w:r>
            <w:r w:rsidRPr="004D3FF8">
              <w:rPr>
                <w:lang w:eastAsia="zh-CN"/>
              </w:rPr>
              <w:t>cri-RI-LI-PMI-CQI</w:t>
            </w:r>
            <w:r>
              <w:rPr>
                <w:lang w:eastAsia="zh-CN"/>
              </w:rPr>
              <w:t xml:space="preserve">', </w:t>
            </w:r>
            <w:r>
              <w:rPr>
                <w:i/>
                <w:lang w:val="en-US"/>
              </w:rPr>
              <w:t xml:space="preserve">cqi-FormatIndicator </w:t>
            </w:r>
            <w:r>
              <w:rPr>
                <w:lang w:val="en-US"/>
              </w:rPr>
              <w:t>is set to '</w:t>
            </w:r>
            <w:r w:rsidRPr="00A047D1">
              <w:t>widebandCQI</w:t>
            </w:r>
            <w:r>
              <w:rPr>
                <w:lang w:val="en-US"/>
              </w:rPr>
              <w:t xml:space="preserve">' and </w:t>
            </w:r>
            <w:r>
              <w:rPr>
                <w:i/>
                <w:lang w:val="en-US"/>
              </w:rPr>
              <w:t xml:space="preserve">pmi-FormatIndicator </w:t>
            </w:r>
            <w:r>
              <w:rPr>
                <w:lang w:val="en-US"/>
              </w:rPr>
              <w:t>is set to '</w:t>
            </w:r>
            <w:r w:rsidRPr="00A047D1">
              <w:t>widebandPMI</w:t>
            </w:r>
            <w:r>
              <w:rPr>
                <w:lang w:val="en-US"/>
              </w:rPr>
              <w:t>', or</w:t>
            </w:r>
          </w:p>
          <w:p w14:paraId="6437D4D6" w14:textId="77777777" w:rsidR="00636414" w:rsidRDefault="00636414" w:rsidP="00636414">
            <w:pPr>
              <w:pStyle w:val="B1"/>
              <w:spacing w:before="0" w:after="0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'</w:t>
            </w:r>
            <w:r w:rsidRPr="004D3FF8">
              <w:rPr>
                <w:color w:val="000000"/>
              </w:rPr>
              <w:t>cri-RI-i1</w:t>
            </w:r>
            <w:r>
              <w:rPr>
                <w:color w:val="000000"/>
              </w:rPr>
              <w:t>'</w:t>
            </w:r>
            <w:r>
              <w:rPr>
                <w:lang w:val="en-US"/>
              </w:rPr>
              <w:t xml:space="preserve"> or</w:t>
            </w:r>
          </w:p>
          <w:p w14:paraId="4CED0024" w14:textId="77777777" w:rsidR="00636414" w:rsidRDefault="00636414" w:rsidP="00636414">
            <w:pPr>
              <w:pStyle w:val="B1"/>
              <w:spacing w:before="0" w:after="0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'</w:t>
            </w:r>
            <w:r w:rsidRPr="004D3FF8">
              <w:rPr>
                <w:color w:val="000000"/>
              </w:rPr>
              <w:t>cri-RI-CQI</w:t>
            </w:r>
            <w:r>
              <w:rPr>
                <w:color w:val="000000"/>
              </w:rPr>
              <w:t>' or</w:t>
            </w:r>
            <w:r>
              <w:rPr>
                <w:lang w:eastAsia="zh-CN"/>
              </w:rPr>
              <w:t xml:space="preserve"> </w:t>
            </w:r>
            <w:r>
              <w:rPr>
                <w:color w:val="000000"/>
              </w:rPr>
              <w:t>'</w:t>
            </w:r>
            <w:r w:rsidRPr="004D3FF8">
              <w:rPr>
                <w:color w:val="000000"/>
              </w:rPr>
              <w:t>cri-RI-i1</w:t>
            </w:r>
            <w:r>
              <w:rPr>
                <w:color w:val="000000"/>
              </w:rPr>
              <w:t>-CQI'</w:t>
            </w:r>
            <w:r w:rsidRPr="009130A9">
              <w:rPr>
                <w:color w:val="000000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>
              <w:rPr>
                <w:i/>
                <w:lang w:val="en-US"/>
              </w:rPr>
              <w:t xml:space="preserve">cqi-FormatIndicator </w:t>
            </w:r>
            <w:r>
              <w:rPr>
                <w:lang w:val="en-US"/>
              </w:rPr>
              <w:t>is set to '</w:t>
            </w:r>
            <w:r w:rsidRPr="00A047D1">
              <w:t>widebandCQI</w:t>
            </w:r>
            <w:r>
              <w:rPr>
                <w:lang w:val="en-US"/>
              </w:rPr>
              <w:t>', or</w:t>
            </w:r>
          </w:p>
          <w:p w14:paraId="45346115" w14:textId="416989C8" w:rsidR="00636414" w:rsidRPr="00636414" w:rsidRDefault="00636414" w:rsidP="00636414">
            <w:pPr>
              <w:pStyle w:val="B1"/>
              <w:spacing w:before="0" w:after="0"/>
              <w:rPr>
                <w:color w:val="FF0000"/>
                <w:lang w:eastAsia="zh-CN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'</w:t>
            </w:r>
            <w:r w:rsidRPr="00FC131A">
              <w:rPr>
                <w:color w:val="000000"/>
              </w:rPr>
              <w:t>cri-RSRP'</w:t>
            </w:r>
            <w:r w:rsidRPr="0017586C">
              <w:rPr>
                <w:color w:val="000000"/>
              </w:rPr>
              <w:t xml:space="preserve"> or </w:t>
            </w:r>
            <w:r>
              <w:rPr>
                <w:color w:val="000000"/>
              </w:rPr>
              <w:t>'</w:t>
            </w:r>
            <w:r w:rsidRPr="0017586C">
              <w:rPr>
                <w:color w:val="000000"/>
              </w:rPr>
              <w:t>ssb-Index-RSRP</w:t>
            </w:r>
            <w:r>
              <w:rPr>
                <w:color w:val="000000"/>
              </w:rPr>
              <w:t xml:space="preserve">' </w:t>
            </w:r>
            <w:r w:rsidRPr="00636414">
              <w:rPr>
                <w:color w:val="FF0000"/>
              </w:rPr>
              <w:t xml:space="preserve">or </w:t>
            </w:r>
            <w:r w:rsidRPr="00636414">
              <w:rPr>
                <w:rFonts w:eastAsia="MS Mincho"/>
                <w:color w:val="FF0000"/>
                <w:lang w:val="en-US" w:eastAsia="ja-JP"/>
              </w:rPr>
              <w:t>'cri-SINR',</w:t>
            </w:r>
            <w:r w:rsidRPr="00636414">
              <w:rPr>
                <w:rFonts w:eastAsia="MS Mincho"/>
                <w:color w:val="FF0000"/>
              </w:rPr>
              <w:t xml:space="preserve"> </w:t>
            </w:r>
            <w:proofErr w:type="gramStart"/>
            <w:r w:rsidRPr="00636414">
              <w:rPr>
                <w:rFonts w:eastAsia="MS Mincho"/>
                <w:color w:val="FF0000"/>
              </w:rPr>
              <w:t>or  '</w:t>
            </w:r>
            <w:proofErr w:type="gramEnd"/>
            <w:r w:rsidRPr="00636414">
              <w:rPr>
                <w:rFonts w:eastAsia="MS Mincho"/>
                <w:color w:val="FF0000"/>
              </w:rPr>
              <w:t>ssb-Index-SINR'</w:t>
            </w:r>
          </w:p>
        </w:tc>
      </w:tr>
    </w:tbl>
    <w:p w14:paraId="11E6439E" w14:textId="30980636" w:rsidR="00636414" w:rsidRDefault="00636414" w:rsidP="00683738">
      <w:pPr>
        <w:ind w:firstLine="288"/>
        <w:jc w:val="both"/>
        <w:rPr>
          <w:sz w:val="22"/>
          <w:szCs w:val="22"/>
        </w:rPr>
      </w:pPr>
    </w:p>
    <w:p w14:paraId="68A43BB2" w14:textId="472DCC04" w:rsidR="00636414" w:rsidRPr="004C1987" w:rsidRDefault="00636414" w:rsidP="00636414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color w:val="000000"/>
          <w:lang w:eastAsia="zh-CN"/>
        </w:rPr>
        <w:t>Report Quantity Configurations</w:t>
      </w:r>
    </w:p>
    <w:p w14:paraId="7F930289" w14:textId="46E7CDFA" w:rsidR="00636414" w:rsidRPr="00636414" w:rsidRDefault="00636414" w:rsidP="00636414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L1-SINR report should be provided for the </w:t>
      </w:r>
      <w:r w:rsidR="00497F79">
        <w:rPr>
          <w:sz w:val="22"/>
          <w:szCs w:val="22"/>
          <w:lang w:val="en-US"/>
        </w:rPr>
        <w:t xml:space="preserve">reported CRI and SSBRI. </w:t>
      </w:r>
      <w:r w:rsidR="00EF7E34">
        <w:rPr>
          <w:sz w:val="22"/>
          <w:szCs w:val="22"/>
          <w:lang w:val="en-US"/>
        </w:rPr>
        <w:t xml:space="preserve">Therefore, </w:t>
      </w:r>
      <w:proofErr w:type="gramStart"/>
      <w:r w:rsidR="00EF7E34">
        <w:rPr>
          <w:sz w:val="22"/>
          <w:szCs w:val="22"/>
          <w:lang w:val="en-US"/>
        </w:rPr>
        <w:t>s</w:t>
      </w:r>
      <w:r w:rsidR="00497F79">
        <w:rPr>
          <w:sz w:val="22"/>
          <w:szCs w:val="22"/>
          <w:lang w:val="en-US"/>
        </w:rPr>
        <w:t>imilar to</w:t>
      </w:r>
      <w:proofErr w:type="gramEnd"/>
      <w:r w:rsidR="00497F79">
        <w:rPr>
          <w:sz w:val="22"/>
          <w:szCs w:val="22"/>
          <w:lang w:val="en-US"/>
        </w:rPr>
        <w:t xml:space="preserve"> L1-RSRP, the mapping of the CRI and SSBRI to the configured NZP CSI-RS or SSB resource IDs should be clarified. </w:t>
      </w:r>
      <w:r w:rsidR="00497F79">
        <w:rPr>
          <w:sz w:val="22"/>
          <w:szCs w:val="22"/>
        </w:rPr>
        <w:t>The TP to TS </w:t>
      </w:r>
      <w:r w:rsidR="00EF7E34">
        <w:rPr>
          <w:sz w:val="22"/>
          <w:szCs w:val="22"/>
        </w:rPr>
        <w:t>38</w:t>
      </w:r>
      <w:r w:rsidR="00497F79">
        <w:rPr>
          <w:sz w:val="22"/>
          <w:szCs w:val="22"/>
        </w:rPr>
        <w:t>.214 with the corresponding clarification is provided below.</w:t>
      </w:r>
    </w:p>
    <w:p w14:paraId="53330DC6" w14:textId="77777777" w:rsidR="00636414" w:rsidRDefault="00636414" w:rsidP="00683738">
      <w:pPr>
        <w:ind w:firstLine="288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36414" w14:paraId="26049F35" w14:textId="77777777" w:rsidTr="00636414">
        <w:tc>
          <w:tcPr>
            <w:tcW w:w="10160" w:type="dxa"/>
          </w:tcPr>
          <w:p w14:paraId="14656CF2" w14:textId="0F7BDF3D" w:rsidR="00636414" w:rsidRPr="0048482F" w:rsidRDefault="00636414" w:rsidP="00636414">
            <w:pPr>
              <w:pStyle w:val="Heading5"/>
              <w:outlineLvl w:val="4"/>
              <w:rPr>
                <w:color w:val="000000"/>
                <w:lang w:eastAsia="zh-CN"/>
              </w:rPr>
            </w:pPr>
            <w:bookmarkStart w:id="15" w:name="_Toc11352114"/>
            <w:bookmarkStart w:id="16" w:name="_Toc20318004"/>
            <w:bookmarkStart w:id="17" w:name="_Toc27299902"/>
            <w:bookmarkStart w:id="18" w:name="_Toc29673169"/>
            <w:bookmarkStart w:id="19" w:name="_Toc29673310"/>
            <w:bookmarkStart w:id="20" w:name="_Toc29674303"/>
            <w:r w:rsidRPr="0048482F">
              <w:rPr>
                <w:color w:val="000000"/>
                <w:lang w:eastAsia="zh-CN"/>
              </w:rPr>
              <w:lastRenderedPageBreak/>
              <w:t>5.2.1.4.2</w:t>
            </w:r>
            <w:r w:rsidRPr="0048482F">
              <w:rPr>
                <w:color w:val="000000"/>
                <w:lang w:eastAsia="zh-CN"/>
              </w:rPr>
              <w:tab/>
            </w:r>
            <w:r>
              <w:rPr>
                <w:color w:val="000000"/>
                <w:lang w:eastAsia="zh-CN"/>
              </w:rPr>
              <w:t>Report Quantity Configurations</w:t>
            </w:r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5BF3AC09" w14:textId="1DB9408E" w:rsidR="00636414" w:rsidRPr="0048482F" w:rsidRDefault="00636414" w:rsidP="00636414">
            <w:pPr>
              <w:pStyle w:val="B1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14:paraId="671DEF5A" w14:textId="6F69EEB2" w:rsidR="009029F0" w:rsidRDefault="009029F0" w:rsidP="009029F0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</w:t>
            </w:r>
            <w:r w:rsidRPr="00E80523">
              <w:rPr>
                <w:rFonts w:eastAsia="MS Mincho"/>
                <w:color w:val="000000"/>
              </w:rPr>
              <w:t xml:space="preserve">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8268E1">
              <w:rPr>
                <w:rFonts w:eastAsia="MS Mincho"/>
                <w:i/>
                <w:color w:val="000000"/>
              </w:rPr>
              <w:t>eportQuantity</w:t>
            </w:r>
            <w:r w:rsidRPr="00E80523">
              <w:rPr>
                <w:rFonts w:eastAsia="MS Mincho"/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>'cri-RSRP', '</w:t>
            </w:r>
            <w:r w:rsidRPr="00985944">
              <w:rPr>
                <w:rFonts w:eastAsia="MS Mincho"/>
                <w:color w:val="000000"/>
              </w:rPr>
              <w:t>cri-RI-PMI-CQI</w:t>
            </w:r>
            <w:r w:rsidRPr="00E80523" w:rsidDel="001139E8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cri-RI-i1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cri-RI-i1-CQI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cri-RI-CQI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 or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cri-RI-LI-PMI-CQI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>,</w:t>
            </w:r>
            <w:r w:rsidR="000901BE">
              <w:rPr>
                <w:rFonts w:eastAsia="MS Mincho"/>
                <w:color w:val="FF0000"/>
              </w:rPr>
              <w:t xml:space="preserve"> or </w:t>
            </w:r>
            <w:r w:rsidR="000901BE" w:rsidRPr="00636414">
              <w:rPr>
                <w:rFonts w:eastAsia="MS Mincho"/>
                <w:color w:val="FF0000"/>
                <w:lang w:val="en-US" w:eastAsia="ja-JP"/>
              </w:rPr>
              <w:t>'cri-SINR'</w:t>
            </w:r>
            <w:r w:rsidR="000901BE">
              <w:rPr>
                <w:rFonts w:eastAsia="MS Mincho"/>
                <w:color w:val="FF0000"/>
                <w:lang w:val="en-US" w:eastAsia="ja-JP"/>
              </w:rPr>
              <w:t>,</w:t>
            </w:r>
            <w:r w:rsidRPr="00E80523">
              <w:rPr>
                <w:rFonts w:eastAsia="MS Mincho"/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&gt;1 </m:t>
              </m:r>
            </m:oMath>
            <w:r w:rsidRPr="00E80523">
              <w:rPr>
                <w:rFonts w:eastAsia="MS Mincho"/>
                <w:color w:val="000000"/>
              </w:rPr>
              <w:t xml:space="preserve">resources are configured in the corresponding resource set for channel measurement, </w:t>
            </w:r>
            <w:r>
              <w:rPr>
                <w:rFonts w:eastAsia="MS Mincho"/>
                <w:color w:val="000000"/>
              </w:rPr>
              <w:t xml:space="preserve">then </w:t>
            </w:r>
            <w:r w:rsidRPr="00E80523">
              <w:rPr>
                <w:rFonts w:eastAsia="MS Mincho"/>
                <w:color w:val="000000"/>
              </w:rPr>
              <w:t>the UE shall derive the CSI parameters other than CRI conditioned on the reported CRI</w:t>
            </w:r>
            <w:r>
              <w:rPr>
                <w:rFonts w:eastAsia="MS Mincho"/>
                <w:color w:val="000000"/>
              </w:rPr>
              <w:t xml:space="preserve">, where CRI 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(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≥ 0) corresponds to the configured (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+1)-th entry of associated </w:t>
            </w:r>
            <w:r w:rsidRPr="00200885">
              <w:rPr>
                <w:rFonts w:eastAsia="MS Mincho"/>
                <w:i/>
                <w:color w:val="000000"/>
              </w:rPr>
              <w:t>nzp-CSI-RSResource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r w:rsidRPr="00200885">
              <w:rPr>
                <w:rFonts w:eastAsia="MS Mincho"/>
                <w:i/>
                <w:color w:val="000000"/>
              </w:rPr>
              <w:t>nzp-CSI-RS-ResourceSet</w:t>
            </w:r>
            <w:r>
              <w:rPr>
                <w:rFonts w:eastAsia="MS Mincho"/>
                <w:color w:val="000000"/>
              </w:rPr>
              <w:t xml:space="preserve"> for channel measurement, and (</w:t>
            </w:r>
            <w:r w:rsidRPr="00DE71C6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+1)-th entry of associated </w:t>
            </w:r>
            <w:r>
              <w:rPr>
                <w:rFonts w:eastAsia="MS Mincho"/>
                <w:i/>
                <w:color w:val="000000"/>
              </w:rPr>
              <w:t>csi</w:t>
            </w:r>
            <w:r w:rsidRPr="00DE71C6">
              <w:rPr>
                <w:rFonts w:eastAsia="MS Mincho"/>
                <w:i/>
                <w:color w:val="000000"/>
              </w:rPr>
              <w:t>-</w:t>
            </w:r>
            <w:r>
              <w:rPr>
                <w:rFonts w:eastAsia="MS Mincho"/>
                <w:i/>
                <w:color w:val="000000"/>
              </w:rPr>
              <w:t>IM-Resource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r>
              <w:rPr>
                <w:rFonts w:eastAsia="MS Mincho"/>
                <w:i/>
                <w:color w:val="000000"/>
              </w:rPr>
              <w:t>csi</w:t>
            </w:r>
            <w:r w:rsidRPr="00DE71C6">
              <w:rPr>
                <w:rFonts w:eastAsia="MS Mincho"/>
                <w:i/>
                <w:color w:val="000000"/>
              </w:rPr>
              <w:t>-</w:t>
            </w:r>
            <w:r>
              <w:rPr>
                <w:rFonts w:eastAsia="MS Mincho"/>
                <w:i/>
                <w:color w:val="000000"/>
              </w:rPr>
              <w:t>IM</w:t>
            </w:r>
            <w:r w:rsidRPr="00DE71C6">
              <w:rPr>
                <w:rFonts w:eastAsia="MS Mincho"/>
                <w:i/>
                <w:color w:val="000000"/>
              </w:rPr>
              <w:t>-ResourceSet</w:t>
            </w:r>
            <w:r>
              <w:rPr>
                <w:rFonts w:eastAsia="MS Mincho"/>
                <w:color w:val="000000"/>
              </w:rPr>
              <w:t xml:space="preserve"> (if configured)</w:t>
            </w:r>
            <w:r w:rsidR="000901BE">
              <w:rPr>
                <w:rFonts w:eastAsia="MS Mincho"/>
                <w:color w:val="000000"/>
              </w:rPr>
              <w:t xml:space="preserve"> </w:t>
            </w:r>
            <w:r w:rsidR="000901BE" w:rsidRPr="000901BE">
              <w:rPr>
                <w:rFonts w:eastAsia="MS Mincho"/>
                <w:color w:val="FF0000"/>
              </w:rPr>
              <w:t>or (</w:t>
            </w:r>
            <w:r w:rsidR="000901BE" w:rsidRPr="000901BE">
              <w:rPr>
                <w:rFonts w:eastAsia="MS Mincho"/>
                <w:i/>
                <w:color w:val="FF0000"/>
              </w:rPr>
              <w:t>k</w:t>
            </w:r>
            <w:r w:rsidR="000901BE" w:rsidRPr="000901BE">
              <w:rPr>
                <w:rFonts w:eastAsia="MS Mincho"/>
                <w:color w:val="FF0000"/>
              </w:rPr>
              <w:t>+1)-th entry of associated</w:t>
            </w:r>
            <w:r w:rsidR="00992BE4">
              <w:rPr>
                <w:rFonts w:eastAsia="MS Mincho"/>
                <w:color w:val="FF0000"/>
              </w:rPr>
              <w:t xml:space="preserve"> </w:t>
            </w:r>
            <w:r w:rsidR="000901BE" w:rsidRPr="003E6D14">
              <w:rPr>
                <w:rFonts w:eastAsia="MS Mincho"/>
                <w:color w:val="FF0000"/>
              </w:rPr>
              <w:t xml:space="preserve"> </w:t>
            </w:r>
            <w:r w:rsidR="003E6D14" w:rsidRPr="003E6D14">
              <w:rPr>
                <w:rFonts w:eastAsia="MS Mincho"/>
                <w:i/>
                <w:color w:val="FF0000"/>
              </w:rPr>
              <w:t>nzp-CSI-RSResource</w:t>
            </w:r>
            <w:r w:rsidR="003E6D14" w:rsidRPr="003E6D14">
              <w:rPr>
                <w:rFonts w:eastAsia="MS Mincho"/>
                <w:color w:val="FF0000"/>
              </w:rPr>
              <w:t xml:space="preserve"> in the corresponding </w:t>
            </w:r>
            <w:r w:rsidR="003E6D14" w:rsidRPr="003E6D14">
              <w:rPr>
                <w:rFonts w:eastAsia="MS Mincho"/>
                <w:i/>
                <w:color w:val="FF0000"/>
              </w:rPr>
              <w:t>nzp-CSI-RS-ResourceSet</w:t>
            </w:r>
            <w:r w:rsidR="003E6D14">
              <w:rPr>
                <w:rFonts w:eastAsia="MS Mincho"/>
                <w:color w:val="FF0000"/>
              </w:rPr>
              <w:t xml:space="preserve"> (if configured) for interference measurement</w:t>
            </w:r>
            <w:r w:rsidR="000901BE" w:rsidRPr="000901BE">
              <w:rPr>
                <w:rFonts w:eastAsia="MS Mincho"/>
                <w:color w:val="FF0000"/>
              </w:rPr>
              <w:t>.</w:t>
            </w:r>
            <w:r>
              <w:rPr>
                <w:rFonts w:eastAsia="MS Mincho"/>
                <w:color w:val="000000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=2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16 CSI-RS ports. If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2&lt;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≤8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8 CSI-RS ports. </w:t>
            </w:r>
          </w:p>
          <w:p w14:paraId="02743EE5" w14:textId="151729C7" w:rsidR="009029F0" w:rsidRDefault="009029F0" w:rsidP="009029F0">
            <w:pPr>
              <w:rPr>
                <w:rFonts w:eastAsia="MS Mincho"/>
                <w:i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</w:t>
            </w:r>
            <w:r w:rsidRPr="00E80523">
              <w:rPr>
                <w:rFonts w:eastAsia="MS Mincho"/>
                <w:color w:val="000000"/>
              </w:rPr>
              <w:t xml:space="preserve">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8268E1">
              <w:rPr>
                <w:rFonts w:eastAsia="MS Mincho"/>
                <w:i/>
                <w:color w:val="000000"/>
              </w:rPr>
              <w:t>eportQuantity</w:t>
            </w:r>
            <w:r w:rsidRPr="00E80523">
              <w:rPr>
                <w:rFonts w:eastAsia="MS Mincho"/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 xml:space="preserve">'ssb-Index-RSRP', the UE shall report SSBRI, where SSBRI </w:t>
            </w:r>
            <w:r>
              <w:rPr>
                <w:rFonts w:eastAsia="MS Mincho"/>
                <w:i/>
                <w:color w:val="000000"/>
              </w:rPr>
              <w:t xml:space="preserve">k </w:t>
            </w:r>
            <w:r>
              <w:rPr>
                <w:rFonts w:eastAsia="MS Mincho"/>
                <w:color w:val="000000"/>
              </w:rPr>
              <w:t>(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≥ 0) corresponds to the configured (</w:t>
            </w:r>
            <w:r w:rsidRPr="00200885"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+1)-th entry of the associated </w:t>
            </w:r>
            <w:r w:rsidRPr="000954C4">
              <w:rPr>
                <w:i/>
              </w:rPr>
              <w:t>csi-SSB-ResourceList</w:t>
            </w:r>
            <w:r w:rsidRPr="00CC3393">
              <w:rPr>
                <w:rFonts w:eastAsia="MS Mincho"/>
                <w:color w:val="000000"/>
              </w:rPr>
              <w:t xml:space="preserve"> in the corresponding</w:t>
            </w:r>
            <w:r>
              <w:rPr>
                <w:rFonts w:eastAsia="MS Mincho"/>
                <w:i/>
                <w:color w:val="000000"/>
              </w:rPr>
              <w:t xml:space="preserve"> </w:t>
            </w:r>
            <w:r w:rsidRPr="00CC3393">
              <w:rPr>
                <w:i/>
              </w:rPr>
              <w:t>CSI-SSB-ResourceSet</w:t>
            </w:r>
            <w:r>
              <w:rPr>
                <w:rFonts w:eastAsia="MS Mincho"/>
                <w:i/>
                <w:color w:val="000000"/>
              </w:rPr>
              <w:t>.</w:t>
            </w:r>
          </w:p>
          <w:p w14:paraId="085355CE" w14:textId="1DF6F974" w:rsidR="000901BE" w:rsidRDefault="000901BE" w:rsidP="000901BE">
            <w:pPr>
              <w:rPr>
                <w:rFonts w:eastAsia="MS Mincho"/>
                <w:i/>
                <w:color w:val="FF0000"/>
              </w:rPr>
            </w:pPr>
            <w:r w:rsidRPr="000901BE">
              <w:rPr>
                <w:rFonts w:eastAsia="MS Mincho"/>
                <w:color w:val="FF0000"/>
              </w:rPr>
              <w:t xml:space="preserve">If the UE is configured with a </w:t>
            </w:r>
            <w:r w:rsidRPr="000901BE">
              <w:rPr>
                <w:rFonts w:eastAsia="MS Mincho"/>
                <w:i/>
                <w:color w:val="FF0000"/>
              </w:rPr>
              <w:t>CSI-ReportConfig</w:t>
            </w:r>
            <w:r w:rsidRPr="000901BE">
              <w:rPr>
                <w:rFonts w:eastAsia="MS Mincho"/>
                <w:color w:val="FF0000"/>
              </w:rPr>
              <w:t xml:space="preserve"> with the higher layer parameter </w:t>
            </w:r>
            <w:r w:rsidRPr="000901BE">
              <w:rPr>
                <w:rFonts w:eastAsia="MS Mincho"/>
                <w:i/>
                <w:color w:val="FF0000"/>
              </w:rPr>
              <w:t>reportQuantity</w:t>
            </w:r>
            <w:r w:rsidRPr="000901BE">
              <w:rPr>
                <w:rFonts w:eastAsia="MS Mincho"/>
                <w:color w:val="FF0000"/>
              </w:rPr>
              <w:t xml:space="preserve"> set to </w:t>
            </w:r>
            <w:r w:rsidRPr="00636414">
              <w:rPr>
                <w:rFonts w:eastAsia="MS Mincho"/>
                <w:color w:val="FF0000"/>
              </w:rPr>
              <w:t>'ssb-Index-SINR'</w:t>
            </w:r>
            <w:r w:rsidRPr="000901BE">
              <w:rPr>
                <w:rFonts w:eastAsia="MS Mincho"/>
                <w:color w:val="FF0000"/>
              </w:rPr>
              <w:t xml:space="preserve">, the UE shall </w:t>
            </w:r>
            <w:r w:rsidR="003E6D14">
              <w:rPr>
                <w:rFonts w:eastAsia="MS Mincho"/>
                <w:color w:val="FF0000"/>
              </w:rPr>
              <w:t>derive L1-SINR conditioned on the reported</w:t>
            </w:r>
            <w:r w:rsidRPr="000901BE">
              <w:rPr>
                <w:rFonts w:eastAsia="MS Mincho"/>
                <w:color w:val="FF0000"/>
              </w:rPr>
              <w:t xml:space="preserve"> SSBRI, where </w:t>
            </w:r>
            <w:r w:rsidRPr="003E6D14">
              <w:rPr>
                <w:rFonts w:eastAsia="MS Mincho"/>
                <w:color w:val="FF0000"/>
              </w:rPr>
              <w:t xml:space="preserve">SSBRI </w:t>
            </w:r>
            <w:r w:rsidRPr="003E6D14">
              <w:rPr>
                <w:rFonts w:eastAsia="MS Mincho"/>
                <w:i/>
                <w:color w:val="FF0000"/>
              </w:rPr>
              <w:t xml:space="preserve">k </w:t>
            </w:r>
            <w:r w:rsidRPr="003E6D14">
              <w:rPr>
                <w:rFonts w:eastAsia="MS Mincho"/>
                <w:color w:val="FF0000"/>
              </w:rPr>
              <w:t>(</w:t>
            </w:r>
            <w:r w:rsidRPr="003E6D14">
              <w:rPr>
                <w:rFonts w:eastAsia="MS Mincho"/>
                <w:i/>
                <w:color w:val="FF0000"/>
              </w:rPr>
              <w:t>k</w:t>
            </w:r>
            <w:r w:rsidRPr="003E6D14">
              <w:rPr>
                <w:rFonts w:eastAsia="MS Mincho"/>
                <w:color w:val="FF0000"/>
              </w:rPr>
              <w:t xml:space="preserve"> ≥ 0) corresponds to the configured (</w:t>
            </w:r>
            <w:r w:rsidRPr="003E6D14">
              <w:rPr>
                <w:rFonts w:eastAsia="MS Mincho"/>
                <w:i/>
                <w:color w:val="FF0000"/>
              </w:rPr>
              <w:t>k</w:t>
            </w:r>
            <w:r w:rsidRPr="003E6D14">
              <w:rPr>
                <w:rFonts w:eastAsia="MS Mincho"/>
                <w:color w:val="FF0000"/>
              </w:rPr>
              <w:t xml:space="preserve">+1)-th entry of the associated </w:t>
            </w:r>
            <w:r w:rsidRPr="003E6D14">
              <w:rPr>
                <w:i/>
                <w:color w:val="FF0000"/>
              </w:rPr>
              <w:t>csi-SSB-ResourceList</w:t>
            </w:r>
            <w:r w:rsidRPr="003E6D14">
              <w:rPr>
                <w:rFonts w:eastAsia="MS Mincho"/>
                <w:color w:val="FF0000"/>
              </w:rPr>
              <w:t xml:space="preserve"> in the corresponding</w:t>
            </w:r>
            <w:r w:rsidRPr="003E6D14">
              <w:rPr>
                <w:rFonts w:eastAsia="MS Mincho"/>
                <w:i/>
                <w:color w:val="FF0000"/>
              </w:rPr>
              <w:t xml:space="preserve"> </w:t>
            </w:r>
            <w:r w:rsidRPr="003E6D14">
              <w:rPr>
                <w:i/>
                <w:color w:val="FF0000"/>
              </w:rPr>
              <w:t>CSI-SSB-ResourceSet</w:t>
            </w:r>
            <w:r w:rsidR="003E6D14" w:rsidRPr="003E6D14">
              <w:rPr>
                <w:rFonts w:eastAsia="MS Mincho"/>
                <w:color w:val="FF0000"/>
              </w:rPr>
              <w:t xml:space="preserve"> for channel measurement, and (</w:t>
            </w:r>
            <w:r w:rsidR="003E6D14" w:rsidRPr="003E6D14">
              <w:rPr>
                <w:rFonts w:eastAsia="MS Mincho"/>
                <w:i/>
                <w:color w:val="FF0000"/>
              </w:rPr>
              <w:t>k</w:t>
            </w:r>
            <w:r w:rsidR="003E6D14" w:rsidRPr="003E6D14">
              <w:rPr>
                <w:rFonts w:eastAsia="MS Mincho"/>
                <w:color w:val="FF0000"/>
              </w:rPr>
              <w:t xml:space="preserve">+1)-th entry of associated </w:t>
            </w:r>
            <w:r w:rsidR="003E6D14" w:rsidRPr="003E6D14">
              <w:rPr>
                <w:rFonts w:eastAsia="MS Mincho"/>
                <w:i/>
                <w:color w:val="FF0000"/>
              </w:rPr>
              <w:t>csi-IM-Resource</w:t>
            </w:r>
            <w:r w:rsidR="003E6D14" w:rsidRPr="003E6D14">
              <w:rPr>
                <w:rFonts w:eastAsia="MS Mincho"/>
                <w:color w:val="FF0000"/>
              </w:rPr>
              <w:t xml:space="preserve"> in the corresponding </w:t>
            </w:r>
            <w:r w:rsidR="003E6D14" w:rsidRPr="003E6D14">
              <w:rPr>
                <w:rFonts w:eastAsia="MS Mincho"/>
                <w:i/>
                <w:color w:val="FF0000"/>
              </w:rPr>
              <w:t>csi-IM-ResourceSet</w:t>
            </w:r>
            <w:r w:rsidR="003E6D14" w:rsidRPr="003E6D14">
              <w:rPr>
                <w:rFonts w:eastAsia="MS Mincho"/>
                <w:color w:val="FF0000"/>
              </w:rPr>
              <w:t xml:space="preserve"> (if configured) </w:t>
            </w:r>
            <w:r w:rsidR="003E6D14" w:rsidRPr="000901BE">
              <w:rPr>
                <w:rFonts w:eastAsia="MS Mincho"/>
                <w:color w:val="FF0000"/>
              </w:rPr>
              <w:t>or (</w:t>
            </w:r>
            <w:r w:rsidR="003E6D14" w:rsidRPr="000901BE">
              <w:rPr>
                <w:rFonts w:eastAsia="MS Mincho"/>
                <w:i/>
                <w:color w:val="FF0000"/>
              </w:rPr>
              <w:t>k</w:t>
            </w:r>
            <w:r w:rsidR="003E6D14" w:rsidRPr="000901BE">
              <w:rPr>
                <w:rFonts w:eastAsia="MS Mincho"/>
                <w:color w:val="FF0000"/>
              </w:rPr>
              <w:t>+1)-th entry of associated</w:t>
            </w:r>
            <w:r w:rsidR="003E6D14">
              <w:rPr>
                <w:rFonts w:eastAsia="MS Mincho"/>
                <w:color w:val="FF0000"/>
              </w:rPr>
              <w:t xml:space="preserve"> </w:t>
            </w:r>
            <w:r w:rsidR="003E6D14" w:rsidRPr="003E6D14">
              <w:rPr>
                <w:rFonts w:eastAsia="MS Mincho"/>
                <w:color w:val="FF0000"/>
              </w:rPr>
              <w:t xml:space="preserve"> </w:t>
            </w:r>
            <w:r w:rsidR="003E6D14" w:rsidRPr="003E6D14">
              <w:rPr>
                <w:rFonts w:eastAsia="MS Mincho"/>
                <w:i/>
                <w:color w:val="FF0000"/>
              </w:rPr>
              <w:t>nzp-CSI-RSResource</w:t>
            </w:r>
            <w:r w:rsidR="003E6D14" w:rsidRPr="003E6D14">
              <w:rPr>
                <w:rFonts w:eastAsia="MS Mincho"/>
                <w:color w:val="FF0000"/>
              </w:rPr>
              <w:t xml:space="preserve"> in the corresponding </w:t>
            </w:r>
            <w:r w:rsidR="003E6D14" w:rsidRPr="003E6D14">
              <w:rPr>
                <w:rFonts w:eastAsia="MS Mincho"/>
                <w:i/>
                <w:color w:val="FF0000"/>
              </w:rPr>
              <w:t>nzp-CSI-RS-ResourceSet</w:t>
            </w:r>
            <w:r w:rsidR="003E6D14">
              <w:rPr>
                <w:rFonts w:eastAsia="MS Mincho"/>
                <w:color w:val="FF0000"/>
              </w:rPr>
              <w:t xml:space="preserve"> (if configured) for interference measurement</w:t>
            </w:r>
            <w:r w:rsidR="003E6D14" w:rsidRPr="003E6D14">
              <w:rPr>
                <w:rFonts w:eastAsia="MS Mincho"/>
                <w:color w:val="FF0000"/>
              </w:rPr>
              <w:t>.</w:t>
            </w:r>
          </w:p>
          <w:p w14:paraId="409D7995" w14:textId="77777777" w:rsidR="009029F0" w:rsidRDefault="009029F0" w:rsidP="009029F0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r>
              <w:rPr>
                <w:rFonts w:eastAsia="MS Mincho"/>
                <w:color w:val="000000"/>
              </w:rPr>
              <w:t xml:space="preserve"> set to '</w:t>
            </w:r>
            <w:r w:rsidRPr="00985944">
              <w:rPr>
                <w:rFonts w:eastAsia="MS Mincho"/>
                <w:color w:val="000000"/>
              </w:rPr>
              <w:t>cri-RI-PMI-CQI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F21060">
              <w:t xml:space="preserve"> </w:t>
            </w:r>
            <w:r w:rsidRPr="00F35584">
              <w:t>cri-RI-i1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cri-RI-i1-CQI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 or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cri-RI-LI-PMI-CQI</w:t>
            </w:r>
            <w:r>
              <w:rPr>
                <w:rFonts w:eastAsia="MS Mincho"/>
                <w:color w:val="000000"/>
              </w:rPr>
              <w:t xml:space="preserve">', then the UE is not expected to be configured with more than 8 CSI-RS resources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>.</w:t>
            </w:r>
          </w:p>
          <w:p w14:paraId="744E3147" w14:textId="77777777" w:rsidR="009029F0" w:rsidRDefault="009029F0" w:rsidP="009029F0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r w:rsidRPr="00EB539F">
              <w:rPr>
                <w:rFonts w:eastAsia="MS Mincho"/>
                <w:color w:val="000000"/>
              </w:rPr>
              <w:t xml:space="preserve"> set to '</w:t>
            </w:r>
            <w:r w:rsidRPr="00F35584">
              <w:t>cri-RSRP</w:t>
            </w:r>
            <w:r w:rsidRPr="00EB539F">
              <w:rPr>
                <w:rFonts w:eastAsia="MS Mincho"/>
                <w:color w:val="000000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r w:rsidRPr="00316FC3">
              <w:rPr>
                <w:rFonts w:eastAsia="MS Mincho"/>
                <w:i/>
                <w:color w:val="000000"/>
              </w:rPr>
              <w:t>resourceType</w:t>
            </w:r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then the UE is not expected to be configured with more than 16 CSI-RS resources in a CSI-RS resource set contained within the resource setting. </w:t>
            </w:r>
          </w:p>
          <w:p w14:paraId="6FCCFCA1" w14:textId="7C7C69E8" w:rsidR="00636414" w:rsidRPr="00636414" w:rsidRDefault="00636414" w:rsidP="0063641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…</w:t>
            </w:r>
          </w:p>
        </w:tc>
      </w:tr>
    </w:tbl>
    <w:p w14:paraId="135BADBF" w14:textId="77F50459" w:rsidR="00636414" w:rsidRDefault="00636414" w:rsidP="00683738">
      <w:pPr>
        <w:ind w:firstLine="288"/>
        <w:jc w:val="both"/>
        <w:rPr>
          <w:sz w:val="22"/>
          <w:szCs w:val="22"/>
        </w:rPr>
      </w:pPr>
    </w:p>
    <w:p w14:paraId="12DC713A" w14:textId="7F32CD59" w:rsidR="00497F79" w:rsidRDefault="00497F79" w:rsidP="00497F79">
      <w:pPr>
        <w:pStyle w:val="Heading2"/>
        <w:numPr>
          <w:ilvl w:val="1"/>
          <w:numId w:val="5"/>
        </w:numPr>
        <w:ind w:left="360"/>
        <w:rPr>
          <w:color w:val="000000"/>
          <w:lang w:eastAsia="zh-CN"/>
        </w:rPr>
      </w:pPr>
      <w:r>
        <w:rPr>
          <w:color w:val="000000"/>
          <w:lang w:eastAsia="zh-CN"/>
        </w:rPr>
        <w:t>SP and P-CSI without IMR</w:t>
      </w:r>
    </w:p>
    <w:p w14:paraId="6EA23830" w14:textId="48F8E54B" w:rsidR="00497F79" w:rsidRPr="00636414" w:rsidRDefault="00497F79" w:rsidP="00497F79">
      <w:pPr>
        <w:ind w:firstLine="288"/>
        <w:jc w:val="both"/>
        <w:rPr>
          <w:sz w:val="22"/>
          <w:szCs w:val="22"/>
          <w:lang w:val="en-US"/>
        </w:rPr>
      </w:pPr>
      <w:r>
        <w:rPr>
          <w:lang w:eastAsia="zh-CN"/>
        </w:rPr>
        <w:t xml:space="preserve">The semi-persistent and periodic CSI report should be also supported for NZP CSI-RS based L1-SINR without IMR. </w:t>
      </w:r>
      <w:r>
        <w:rPr>
          <w:sz w:val="22"/>
          <w:szCs w:val="22"/>
        </w:rPr>
        <w:t>The TP to TS </w:t>
      </w:r>
      <w:r w:rsidR="00EF7E34">
        <w:rPr>
          <w:sz w:val="22"/>
          <w:szCs w:val="22"/>
        </w:rPr>
        <w:t>38</w:t>
      </w:r>
      <w:r>
        <w:rPr>
          <w:sz w:val="22"/>
          <w:szCs w:val="22"/>
        </w:rPr>
        <w:t>.214 with the corresponding clarification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97F79" w14:paraId="11AC28A3" w14:textId="77777777" w:rsidTr="00497F79">
        <w:tc>
          <w:tcPr>
            <w:tcW w:w="10160" w:type="dxa"/>
          </w:tcPr>
          <w:p w14:paraId="149FA70C" w14:textId="77777777" w:rsidR="00497F79" w:rsidRPr="00EB2935" w:rsidRDefault="00497F79" w:rsidP="00497F79">
            <w:pPr>
              <w:snapToGrid w:val="0"/>
              <w:rPr>
                <w:color w:val="000000"/>
              </w:rPr>
            </w:pPr>
            <w:r w:rsidRPr="00EB2935">
              <w:rPr>
                <w:rFonts w:eastAsia="Microsoft YaHei"/>
                <w:iCs/>
              </w:rPr>
              <w:t xml:space="preserve">For semi-persistent or periodic CSI, </w:t>
            </w:r>
            <w:r w:rsidRPr="00EB2935">
              <w:rPr>
                <w:color w:val="000000"/>
              </w:rPr>
              <w:t xml:space="preserve">each </w:t>
            </w:r>
            <w:r w:rsidRPr="0073553A">
              <w:rPr>
                <w:i/>
                <w:color w:val="000000"/>
                <w:lang w:val="en-US"/>
              </w:rPr>
              <w:t>CSI-</w:t>
            </w:r>
            <w:r w:rsidRPr="00EB2935">
              <w:rPr>
                <w:i/>
                <w:color w:val="000000"/>
              </w:rPr>
              <w:t>ReportConfig</w:t>
            </w:r>
            <w:r>
              <w:rPr>
                <w:color w:val="000000"/>
              </w:rPr>
              <w:t xml:space="preserve"> is linked to periodic</w:t>
            </w:r>
            <w:r w:rsidRPr="00EB2935">
              <w:rPr>
                <w:color w:val="000000"/>
              </w:rPr>
              <w:t xml:space="preserve"> or semi-persistent</w:t>
            </w:r>
            <w:r>
              <w:rPr>
                <w:color w:val="000000"/>
              </w:rPr>
              <w:t xml:space="preserve"> Resource Setting(s)</w:t>
            </w:r>
            <w:r w:rsidRPr="00EB2935">
              <w:rPr>
                <w:color w:val="000000"/>
              </w:rPr>
              <w:t>:</w:t>
            </w:r>
          </w:p>
          <w:p w14:paraId="4BD822D1" w14:textId="0A5F2E27" w:rsidR="00497F79" w:rsidRPr="00EB2935" w:rsidRDefault="00497F79" w:rsidP="00497F79">
            <w:pPr>
              <w:pStyle w:val="B1"/>
            </w:pPr>
            <w:r>
              <w:t>-</w:t>
            </w:r>
            <w:r>
              <w:tab/>
              <w:t xml:space="preserve">When one Resource Setting (given by higher layer parameter </w:t>
            </w:r>
            <w:r w:rsidRPr="00F15CCB">
              <w:rPr>
                <w:i/>
              </w:rPr>
              <w:t>resourcesForChannelMeasurement</w:t>
            </w:r>
            <w:r>
              <w:t>)</w:t>
            </w:r>
            <w:r w:rsidRPr="009C26F7">
              <w:t xml:space="preserve"> </w:t>
            </w:r>
            <w:r>
              <w:t>is configured, the Resource S</w:t>
            </w:r>
            <w:r w:rsidRPr="00EB2935">
              <w:t>etting is for channel measurement for L1-RSRP computation</w:t>
            </w:r>
            <w:r>
              <w:rPr>
                <w:color w:val="FF0000"/>
              </w:rPr>
              <w:t xml:space="preserve"> or for channel and interference measurement for L1-SINR</w:t>
            </w:r>
            <w:r w:rsidRPr="00EB2935">
              <w:t>.</w:t>
            </w:r>
          </w:p>
          <w:p w14:paraId="6EFD978F" w14:textId="458828A7" w:rsidR="00497F79" w:rsidRPr="007A3068" w:rsidRDefault="00497F79" w:rsidP="007A3068">
            <w:pPr>
              <w:pStyle w:val="B1"/>
            </w:pPr>
            <w:r>
              <w:lastRenderedPageBreak/>
              <w:t>-</w:t>
            </w:r>
            <w:r>
              <w:tab/>
              <w:t>When two Resource S</w:t>
            </w:r>
            <w:r w:rsidRPr="00EB2935">
              <w:t>ettings</w:t>
            </w:r>
            <w:r>
              <w:t xml:space="preserve"> are configured, the first Resource S</w:t>
            </w:r>
            <w:r w:rsidRPr="00EB2935">
              <w:t xml:space="preserve">etting </w:t>
            </w:r>
            <w:r>
              <w:t xml:space="preserve">(given by higher layer parameter </w:t>
            </w:r>
            <w:r w:rsidRPr="00F15CCB">
              <w:rPr>
                <w:i/>
              </w:rPr>
              <w:t>resourcesForChannelMeasurement</w:t>
            </w:r>
            <w:r>
              <w:t>)</w:t>
            </w:r>
            <w:r w:rsidRPr="009C26F7">
              <w:t xml:space="preserve"> </w:t>
            </w:r>
            <w:r w:rsidRPr="00EB2935">
              <w:t xml:space="preserve">is for channel measurement and the second </w:t>
            </w:r>
            <w:r>
              <w:t>Resource S</w:t>
            </w:r>
            <w:r w:rsidRPr="00EB2935">
              <w:t xml:space="preserve">etting </w:t>
            </w:r>
            <w:r>
              <w:t xml:space="preserve">(given by higher layer parameter </w:t>
            </w:r>
            <w:r w:rsidRPr="00A86DCC">
              <w:rPr>
                <w:i/>
              </w:rPr>
              <w:t>csi-IM-ResourcesForInterference</w:t>
            </w:r>
            <w:r>
              <w:t>)</w:t>
            </w:r>
            <w:r w:rsidRPr="00EB2935">
              <w:t xml:space="preserve"> is </w:t>
            </w:r>
            <w:r>
              <w:t xml:space="preserve">used </w:t>
            </w:r>
            <w:r w:rsidRPr="00EB2935">
              <w:t>for interference measurement performed on CSI-IM.</w:t>
            </w:r>
          </w:p>
        </w:tc>
      </w:tr>
    </w:tbl>
    <w:p w14:paraId="23F3769A" w14:textId="77777777" w:rsidR="00497F79" w:rsidRDefault="00497F79" w:rsidP="00683738">
      <w:pPr>
        <w:ind w:firstLine="288"/>
        <w:jc w:val="both"/>
        <w:rPr>
          <w:sz w:val="22"/>
          <w:szCs w:val="22"/>
        </w:rPr>
      </w:pP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764FE44" w14:textId="77777777" w:rsidR="004C1987" w:rsidRDefault="004C1987" w:rsidP="004C1987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 w:rsidRPr="0057698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[1]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</w:t>
      </w:r>
      <w:r w:rsidRPr="0057698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RP-182863, Revised WID: Enhancements on MIMO for NR, Samsung, RAN#82, Sorrento, December 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74987B54" w14:textId="16BC27C1" w:rsidR="0039564D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sectPr w:rsidR="0039564D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27E37" w14:textId="77777777" w:rsidR="003C4730" w:rsidRDefault="003C4730">
      <w:r>
        <w:separator/>
      </w:r>
    </w:p>
  </w:endnote>
  <w:endnote w:type="continuationSeparator" w:id="0">
    <w:p w14:paraId="323ED951" w14:textId="77777777" w:rsidR="003C4730" w:rsidRDefault="003C4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155CB4" w:rsidRDefault="00155C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155CB4" w:rsidRDefault="00155C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155CB4" w:rsidRDefault="00155C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608D6" w14:textId="77777777" w:rsidR="003C4730" w:rsidRDefault="003C4730">
      <w:r>
        <w:separator/>
      </w:r>
    </w:p>
  </w:footnote>
  <w:footnote w:type="continuationSeparator" w:id="0">
    <w:p w14:paraId="2EE35175" w14:textId="77777777" w:rsidR="003C4730" w:rsidRDefault="003C4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155CB4" w:rsidRDefault="00155C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135E39"/>
    <w:multiLevelType w:val="hybridMultilevel"/>
    <w:tmpl w:val="766A1F6E"/>
    <w:lvl w:ilvl="0" w:tplc="EB70CAF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3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4"/>
  </w:num>
  <w:num w:numId="8">
    <w:abstractNumId w:val="2"/>
  </w:num>
  <w:num w:numId="9">
    <w:abstractNumId w:val="4"/>
  </w:num>
  <w:num w:numId="10">
    <w:abstractNumId w:val="23"/>
  </w:num>
  <w:num w:numId="11">
    <w:abstractNumId w:val="32"/>
  </w:num>
  <w:num w:numId="12">
    <w:abstractNumId w:val="3"/>
  </w:num>
  <w:num w:numId="13">
    <w:abstractNumId w:val="26"/>
  </w:num>
  <w:num w:numId="14">
    <w:abstractNumId w:val="10"/>
  </w:num>
  <w:num w:numId="15">
    <w:abstractNumId w:val="12"/>
  </w:num>
  <w:num w:numId="16">
    <w:abstractNumId w:val="9"/>
  </w:num>
  <w:num w:numId="17">
    <w:abstractNumId w:val="15"/>
  </w:num>
  <w:num w:numId="18">
    <w:abstractNumId w:val="6"/>
  </w:num>
  <w:num w:numId="19">
    <w:abstractNumId w:val="16"/>
  </w:num>
  <w:num w:numId="20">
    <w:abstractNumId w:val="25"/>
  </w:num>
  <w:num w:numId="21">
    <w:abstractNumId w:val="11"/>
  </w:num>
  <w:num w:numId="22">
    <w:abstractNumId w:val="30"/>
  </w:num>
  <w:num w:numId="23">
    <w:abstractNumId w:val="20"/>
  </w:num>
  <w:num w:numId="24">
    <w:abstractNumId w:val="18"/>
  </w:num>
  <w:num w:numId="25">
    <w:abstractNumId w:val="5"/>
  </w:num>
  <w:num w:numId="26">
    <w:abstractNumId w:val="31"/>
  </w:num>
  <w:num w:numId="27">
    <w:abstractNumId w:val="17"/>
  </w:num>
  <w:num w:numId="28">
    <w:abstractNumId w:val="27"/>
  </w:num>
  <w:num w:numId="29">
    <w:abstractNumId w:val="22"/>
  </w:num>
  <w:num w:numId="30">
    <w:abstractNumId w:val="14"/>
  </w:num>
  <w:num w:numId="31">
    <w:abstractNumId w:val="28"/>
  </w:num>
  <w:num w:numId="32">
    <w:abstractNumId w:val="29"/>
  </w:num>
  <w:num w:numId="3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12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6F5E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F7A"/>
    <w:rsid w:val="00156260"/>
    <w:rsid w:val="0015674F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F2F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A01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97F79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38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900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3BC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6E0"/>
    <w:rsid w:val="008A5784"/>
    <w:rsid w:val="008A59E9"/>
    <w:rsid w:val="008A5EAA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29F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2E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6FA3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5E5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E9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05F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566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A3"/>
    <w:rsid w:val="00E55BCA"/>
    <w:rsid w:val="00E55F3F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120B88-A053-4D6A-B1CF-56905BB3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4</Pages>
  <Words>1139</Words>
  <Characters>6735</Characters>
  <Application>Microsoft Office Word</Application>
  <DocSecurity>0</DocSecurity>
  <Lines>106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7849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8</cp:revision>
  <cp:lastPrinted>2011-11-09T07:49:00Z</cp:lastPrinted>
  <dcterms:created xsi:type="dcterms:W3CDTF">2020-02-14T10:45:00Z</dcterms:created>
  <dcterms:modified xsi:type="dcterms:W3CDTF">2020-02-14T20:06:00Z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cf249431-29ea-4641-aa31-7d02e24a9d82</vt:lpwstr>
  </property>
  <property fmtid="{D5CDD505-2E9C-101B-9397-08002B2CF9AE}" pid="10" name="CTP_BU">
    <vt:lpwstr>NA</vt:lpwstr>
  </property>
  <property fmtid="{D5CDD505-2E9C-101B-9397-08002B2CF9AE}" pid="11" name="CTP_TimeStamp">
    <vt:lpwstr>2020-02-14 20:06:55Z</vt:lpwstr>
  </property>
  <property fmtid="{D5CDD505-2E9C-101B-9397-08002B2CF9AE}" pid="12" name="ContentTypeId">
    <vt:lpwstr>0x010100E7203326D341CE4C85D524438E4584D9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